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283BF" w14:textId="77777777" w:rsidR="006B664F" w:rsidRDefault="006B664F" w:rsidP="006B66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Geoffrey CLONE</w:t>
      </w:r>
      <w:r>
        <w:rPr>
          <w:rFonts w:ascii="Times New Roman" w:hAnsi="Times New Roman" w:cs="Times New Roman"/>
          <w:sz w:val="24"/>
          <w:szCs w:val="24"/>
        </w:rPr>
        <w:t xml:space="preserve">      (fl.1420)</w:t>
      </w:r>
    </w:p>
    <w:p w14:paraId="68D4EF41" w14:textId="77777777" w:rsidR="006B664F" w:rsidRDefault="006B664F" w:rsidP="006B66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Hereford.</w:t>
      </w:r>
    </w:p>
    <w:p w14:paraId="4BEB8BA5" w14:textId="77777777" w:rsidR="006B664F" w:rsidRDefault="006B664F" w:rsidP="006B66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91C86" w14:textId="790C15E8" w:rsidR="006B664F" w:rsidRDefault="006B664F" w:rsidP="006B66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A6C4CD" w14:textId="77777777" w:rsidR="00140EEC" w:rsidRPr="00140EEC" w:rsidRDefault="00140EEC" w:rsidP="00140EE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40EEC">
        <w:rPr>
          <w:rFonts w:ascii="Times New Roman" w:hAnsi="Times New Roman" w:cs="Times New Roman"/>
          <w:sz w:val="24"/>
          <w:szCs w:val="24"/>
        </w:rPr>
        <w:t>11 Mar.1419</w:t>
      </w:r>
      <w:r w:rsidRPr="00140EEC">
        <w:rPr>
          <w:rFonts w:ascii="Times New Roman" w:hAnsi="Times New Roman" w:cs="Times New Roman"/>
          <w:sz w:val="24"/>
          <w:szCs w:val="24"/>
        </w:rPr>
        <w:tab/>
        <w:t>He was ordained acolyte in Bromyard Church, Herefordshire.</w:t>
      </w:r>
    </w:p>
    <w:p w14:paraId="5FB14B68" w14:textId="4D03DCBB" w:rsidR="00140EEC" w:rsidRPr="00140EEC" w:rsidRDefault="00140EEC" w:rsidP="006B664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40EEC">
        <w:rPr>
          <w:rFonts w:ascii="Times New Roman" w:hAnsi="Times New Roman" w:cs="Times New Roman"/>
          <w:sz w:val="24"/>
          <w:szCs w:val="24"/>
        </w:rPr>
        <w:tab/>
      </w:r>
      <w:r w:rsidRPr="00140EEC">
        <w:rPr>
          <w:rFonts w:ascii="Times New Roman" w:hAnsi="Times New Roman" w:cs="Times New Roman"/>
          <w:sz w:val="24"/>
          <w:szCs w:val="24"/>
        </w:rPr>
        <w:tab/>
        <w:t>(Lacy Register p.104)</w:t>
      </w:r>
    </w:p>
    <w:p w14:paraId="43A80384" w14:textId="77777777" w:rsidR="006B664F" w:rsidRDefault="006B664F" w:rsidP="006B66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Feb.1420</w:t>
      </w:r>
      <w:r>
        <w:rPr>
          <w:rFonts w:ascii="Times New Roman" w:hAnsi="Times New Roman" w:cs="Times New Roman"/>
          <w:sz w:val="24"/>
          <w:szCs w:val="24"/>
        </w:rPr>
        <w:tab/>
        <w:t>He was granted letters dismissory to all sacred orders.</w:t>
      </w:r>
    </w:p>
    <w:p w14:paraId="1F9BB9B2" w14:textId="77777777" w:rsidR="006B664F" w:rsidRDefault="006B664F" w:rsidP="006B66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Hereford 1417-20 p.121)</w:t>
      </w:r>
    </w:p>
    <w:p w14:paraId="342F93DE" w14:textId="77777777" w:rsidR="006B664F" w:rsidRDefault="006B664F" w:rsidP="006B66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4879F3" w14:textId="77777777" w:rsidR="006B664F" w:rsidRDefault="006B664F" w:rsidP="006B66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7B3200" w14:textId="4397149B" w:rsidR="006B664F" w:rsidRDefault="006B664F" w:rsidP="006B66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March 2016</w:t>
      </w:r>
    </w:p>
    <w:p w14:paraId="15FE5F45" w14:textId="270F8B1E" w:rsidR="00140EEC" w:rsidRPr="00832335" w:rsidRDefault="00140EEC" w:rsidP="006B66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January 2022</w:t>
      </w:r>
    </w:p>
    <w:p w14:paraId="6C39F1DB" w14:textId="77777777" w:rsidR="006B2F86" w:rsidRPr="006B664F" w:rsidRDefault="00140EE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6B664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F4DFC" w14:textId="77777777" w:rsidR="006B664F" w:rsidRDefault="006B664F" w:rsidP="00E71FC3">
      <w:pPr>
        <w:spacing w:after="0" w:line="240" w:lineRule="auto"/>
      </w:pPr>
      <w:r>
        <w:separator/>
      </w:r>
    </w:p>
  </w:endnote>
  <w:endnote w:type="continuationSeparator" w:id="0">
    <w:p w14:paraId="1CC2A934" w14:textId="77777777" w:rsidR="006B664F" w:rsidRDefault="006B664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75BC5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03FD2" w14:textId="77777777" w:rsidR="006B664F" w:rsidRDefault="006B664F" w:rsidP="00E71FC3">
      <w:pPr>
        <w:spacing w:after="0" w:line="240" w:lineRule="auto"/>
      </w:pPr>
      <w:r>
        <w:separator/>
      </w:r>
    </w:p>
  </w:footnote>
  <w:footnote w:type="continuationSeparator" w:id="0">
    <w:p w14:paraId="6CFED5E0" w14:textId="77777777" w:rsidR="006B664F" w:rsidRDefault="006B664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64F"/>
    <w:rsid w:val="00140EEC"/>
    <w:rsid w:val="006B664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59EE1"/>
  <w15:chartTrackingRefBased/>
  <w15:docId w15:val="{AF18A2D6-5398-4479-89D1-34946F981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2016-03-08T15:39:00Z</dcterms:created>
  <dcterms:modified xsi:type="dcterms:W3CDTF">2022-01-01T11:16:00Z</dcterms:modified>
</cp:coreProperties>
</file>